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page" w:horzAnchor="page" w:tblpX="1464" w:tblpY="316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6" w:hRule="atLeast"/>
        </w:trPr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</w:pPr>
          </w:p>
          <w:p>
            <w:pP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</w:pPr>
          </w:p>
          <w:p>
            <w:pP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4" w:hRule="atLeast"/>
        </w:trPr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</w:pPr>
          </w:p>
          <w:p>
            <w:pP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1924050</wp:posOffset>
                      </wp:positionV>
                      <wp:extent cx="2841625" cy="469265"/>
                      <wp:effectExtent l="0" t="0" r="0" b="6985"/>
                      <wp:wrapThrough wrapText="bothSides">
                        <wp:wrapPolygon>
                          <wp:start x="434" y="0"/>
                          <wp:lineTo x="434" y="21045"/>
                          <wp:lineTo x="21141" y="21045"/>
                          <wp:lineTo x="21141" y="0"/>
                          <wp:lineTo x="434" y="0"/>
                        </wp:wrapPolygon>
                      </wp:wrapThrough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1625" cy="469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rPr>
                                      <w:color w:val="4A671E" w:themeColor="accent2" w:themeShade="80"/>
                                    </w:rPr>
                                  </w:pPr>
                                  <w:bookmarkStart w:id="0" w:name="_Toc501102093"/>
                                  <w:r>
                                    <w:rPr>
                                      <w:color w:val="4A671E" w:themeColor="accent2" w:themeShade="80"/>
                                    </w:rPr>
                                    <w:t>Company Name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4pt;margin-top:151.5pt;height:36.95pt;width:223.75pt;mso-wrap-distance-left:9pt;mso-wrap-distance-right:9pt;z-index:-251652096;mso-width-relative:page;mso-height-relative:page;" filled="f" stroked="f" coordsize="21600,21600" wrapcoords="434 0 434 21045 21141 21045 21141 0 434 0" o:gfxdata="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Dj/fdwAAAALAQAADwAAAAAA&#10;AAABACAAAAAiAAAAZHJzL2Rvd25yZXYueG1sUEsBAhQAFAAAAAgAh07iQD+BxBIPAgAAFwQAAA4A&#10;AAAAAAAAAQAgAAAAKwEAAGRycy9lMm9Eb2MueG1sUEsFBgAAAAAGAAYAWQEAAKw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rPr>
                                <w:color w:val="4A671E" w:themeColor="accent2" w:themeShade="80"/>
                              </w:rPr>
                            </w:pPr>
                            <w:bookmarkStart w:id="0" w:name="_Toc501102093"/>
                            <w:r>
                              <w:rPr>
                                <w:color w:val="4A671E" w:themeColor="accent2" w:themeShade="80"/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color w:val="282660" w:themeColor="text2"/>
                <w:sz w:val="21"/>
                <w:szCs w:val="18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1150620</wp:posOffset>
                      </wp:positionV>
                      <wp:extent cx="3596640" cy="74676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6640" cy="7467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"/>
                                    <w:rPr>
                                      <w:color w:val="4A671E" w:themeColor="accent2" w:themeShade="80"/>
                                    </w:rPr>
                                  </w:pPr>
                                  <w:r>
                                    <w:rPr>
                                      <w:color w:val="4A671E" w:themeColor="accent2" w:themeShade="80"/>
                                    </w:rPr>
                                    <w:t>subtitle text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4pt;margin-top:90.6pt;height:58.8pt;width:283.2pt;z-index:-251650048;mso-width-relative:page;mso-height-relative:page;" filled="f" stroked="f" coordsize="21600,21600" o:gfxdata="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RgW82wAAAAsBAAAPAAAAAAAA&#10;AAEAIAAAACIAAABkcnMvZG93bnJldi54bWxQSwECFAAUAAAACACHTuJARCiwFg8CAAAXBAAADgAA&#10;AAAAAAABACAAAAAqAQAAZHJzL2Uyb0RvYy54bWxQSwUGAAAAAAYABgBZAQAAqw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9"/>
                              <w:rPr>
                                <w:color w:val="4A671E" w:themeColor="accent2" w:themeShade="80"/>
                              </w:rPr>
                            </w:pPr>
                            <w:r>
                              <w:rPr>
                                <w:color w:val="4A671E" w:themeColor="accent2" w:themeShade="80"/>
                              </w:rPr>
                              <w:t>subtitle text here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-4366260</wp:posOffset>
                </wp:positionH>
                <wp:positionV relativeFrom="paragraph">
                  <wp:posOffset>-691515</wp:posOffset>
                </wp:positionV>
                <wp:extent cx="8138160" cy="10488295"/>
                <wp:effectExtent l="0" t="0" r="0" b="889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8160" cy="104882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343.8pt;margin-top:-54.45pt;height:825.85pt;width:640.8pt;mso-position-horizontal-relative:page;z-index:-251658240;v-text-anchor:middle;mso-width-relative:page;mso-height-relative:page;" fillcolor="#BFBFBF [2412]" filled="t" stroked="f" coordsize="21600,21600" o:gfxdata="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/9g4NsAAAAOAQAA&#10;DwAAAAAAAAABACAAAAAiAAAAZHJzL2Rvd25yZXYueG1sUEsBAhQAFAAAAAgAh07iQB7Es+ZPAgAA&#10;jwQAAA4AAAAAAAAAAQAgAAAAKgEAAGRycy9lMm9Eb2MueG1sUEsFBgAAAAAGAAYAWQEAAOsFAAAA&#10;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175895</wp:posOffset>
                </wp:positionV>
                <wp:extent cx="6155055" cy="130111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5055" cy="1301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1pt;margin-top:13.85pt;height:102.45pt;width:484.65pt;z-index:-251649024;mso-width-relative:page;mso-height-relative:page;" filled="f" stroked="f" coordsize="21600,21600" o:gfxdata="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SYz1j2wAAAAoBAAAPAAAAAAAA&#10;AAEAIAAAACIAAABkcnMvZG93bnJldi54bWxQSwECFAAUAAAACACHTuJAqbV4n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36"/>
                          <w:lang w:val="id-ID"/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36"/>
                          <w:lang w:val="id-ID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1288415</wp:posOffset>
                </wp:positionH>
                <wp:positionV relativeFrom="paragraph">
                  <wp:posOffset>6548755</wp:posOffset>
                </wp:positionV>
                <wp:extent cx="2524125" cy="605155"/>
                <wp:effectExtent l="0" t="0" r="0" b="444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45pt;margin-top:515.65pt;height:47.65pt;width:198.75pt;z-index:-251646976;mso-width-relative:page;mso-height-relative:page;" filled="f" stroked="f" coordsize="21600,21600" o:gfxdata="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yBW/M3AAAAA0BAAAPAAAAAAAA&#10;AAEAIAAAACIAAABkcnMvZG93bnJldi54bWxQSwECFAAUAAAACACHTuJAZ1V95A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3503295</wp:posOffset>
                </wp:positionH>
                <wp:positionV relativeFrom="paragraph">
                  <wp:posOffset>6487795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880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5.85pt;margin-top:510.85pt;height:47.65pt;width:174.4pt;mso-position-horizontal-relative:margin;z-index:-251653120;mso-width-relative:page;mso-height-relative:page;" filled="f" stroked="f" coordsize="21600,21600" o:gfxdata="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z+NpDcAAAADQEAAA8AAAAAAAAA&#10;AQAgAAAAIgAAAGRycy9kb3ducmV2LnhtbFBLAQIUABQAAAAIAIdO4kCXl19Z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1860FD"/>
    <w:rsid w:val="001E2D39"/>
    <w:rsid w:val="00293B83"/>
    <w:rsid w:val="004743B2"/>
    <w:rsid w:val="00495C31"/>
    <w:rsid w:val="004B7E44"/>
    <w:rsid w:val="004D5252"/>
    <w:rsid w:val="004F2B86"/>
    <w:rsid w:val="005A718F"/>
    <w:rsid w:val="006A3CE7"/>
    <w:rsid w:val="007516CF"/>
    <w:rsid w:val="008B33BC"/>
    <w:rsid w:val="009120E9"/>
    <w:rsid w:val="00945900"/>
    <w:rsid w:val="00967847"/>
    <w:rsid w:val="009C396C"/>
    <w:rsid w:val="00AE0E2C"/>
    <w:rsid w:val="00B446EC"/>
    <w:rsid w:val="00B572B4"/>
    <w:rsid w:val="00BA47AC"/>
    <w:rsid w:val="00CA4908"/>
    <w:rsid w:val="00DB26A7"/>
    <w:rsid w:val="00E76CAD"/>
    <w:rsid w:val="00E94B5F"/>
    <w:rsid w:val="00F35BE3"/>
    <w:rsid w:val="1CD446CC"/>
    <w:rsid w:val="7E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13</Characters>
  <Lines>1</Lines>
  <Paragraphs>1</Paragraphs>
  <TotalTime>7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2020-06-19T02:40:00Z</dcterms:created>
  <dc:creator>Toshiba</dc:creator>
  <cp:lastModifiedBy>Maya</cp:lastModifiedBy>
  <dcterms:modified xsi:type="dcterms:W3CDTF">2020-09-25T05:51:42Z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